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RYDERE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Maidstone, Kent,</w:t>
      </w: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21-220)</w:t>
      </w: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F97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F97" w:rsidRPr="00AB44BB" w:rsidRDefault="00773F97" w:rsidP="00773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</w:p>
    <w:p w:rsidR="00DD5B8A" w:rsidRPr="00773F9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773F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F97" w:rsidRDefault="00773F97" w:rsidP="00564E3C">
      <w:pPr>
        <w:spacing w:after="0" w:line="240" w:lineRule="auto"/>
      </w:pPr>
      <w:r>
        <w:separator/>
      </w:r>
    </w:p>
  </w:endnote>
  <w:endnote w:type="continuationSeparator" w:id="0">
    <w:p w:rsidR="00773F97" w:rsidRDefault="00773F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3F97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F97" w:rsidRDefault="00773F97" w:rsidP="00564E3C">
      <w:pPr>
        <w:spacing w:after="0" w:line="240" w:lineRule="auto"/>
      </w:pPr>
      <w:r>
        <w:separator/>
      </w:r>
    </w:p>
  </w:footnote>
  <w:footnote w:type="continuationSeparator" w:id="0">
    <w:p w:rsidR="00773F97" w:rsidRDefault="00773F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F97"/>
    <w:rsid w:val="00372DC6"/>
    <w:rsid w:val="00564E3C"/>
    <w:rsid w:val="0064591D"/>
    <w:rsid w:val="00773F9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2E7C1"/>
  <w15:chartTrackingRefBased/>
  <w15:docId w15:val="{311CF338-AE64-4C64-B828-5D6702AE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2016-01-31T20:28:00Z</dcterms:created>
  <dcterms:modified xsi:type="dcterms:W3CDTF">2016-01-31T20:29:00Z</dcterms:modified>
</cp:coreProperties>
</file>